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C5A4E" w14:textId="77777777" w:rsidR="00423598" w:rsidRDefault="00423598" w:rsidP="004235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JOHNSON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0713249" w14:textId="77777777" w:rsidR="00423598" w:rsidRDefault="00423598" w:rsidP="004235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Scartho</w:t>
      </w:r>
      <w:proofErr w:type="spellEnd"/>
      <w:r>
        <w:rPr>
          <w:rFonts w:cs="Times New Roman"/>
          <w:szCs w:val="24"/>
        </w:rPr>
        <w:t>, Lincolnshire. Husbandman.</w:t>
      </w:r>
    </w:p>
    <w:p w14:paraId="31A2ED17" w14:textId="77777777" w:rsidR="00423598" w:rsidRDefault="00423598" w:rsidP="00423598">
      <w:pPr>
        <w:pStyle w:val="NoSpacing"/>
        <w:rPr>
          <w:rFonts w:cs="Times New Roman"/>
          <w:szCs w:val="24"/>
        </w:rPr>
      </w:pPr>
    </w:p>
    <w:p w14:paraId="526E6BA3" w14:textId="77777777" w:rsidR="00423598" w:rsidRDefault="00423598" w:rsidP="00423598">
      <w:pPr>
        <w:pStyle w:val="NoSpacing"/>
        <w:rPr>
          <w:rFonts w:cs="Times New Roman"/>
          <w:szCs w:val="24"/>
        </w:rPr>
      </w:pPr>
    </w:p>
    <w:p w14:paraId="712435B6" w14:textId="77777777" w:rsidR="00423598" w:rsidRDefault="00423598" w:rsidP="004235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Thomas </w:t>
      </w:r>
      <w:proofErr w:type="spellStart"/>
      <w:r>
        <w:rPr>
          <w:rFonts w:cs="Times New Roman"/>
          <w:szCs w:val="24"/>
        </w:rPr>
        <w:t>Pormard</w:t>
      </w:r>
      <w:proofErr w:type="spellEnd"/>
      <w:r>
        <w:rPr>
          <w:rFonts w:cs="Times New Roman"/>
          <w:szCs w:val="24"/>
        </w:rPr>
        <w:t>(q.v.) brought a plaint of debt against him and three others.</w:t>
      </w:r>
    </w:p>
    <w:p w14:paraId="152D7DBB" w14:textId="77777777" w:rsidR="00423598" w:rsidRDefault="00423598" w:rsidP="004235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88223F"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0D3D3718" w14:textId="77777777" w:rsidR="00423598" w:rsidRDefault="00423598" w:rsidP="00423598">
      <w:pPr>
        <w:pStyle w:val="NoSpacing"/>
        <w:rPr>
          <w:rFonts w:cs="Times New Roman"/>
          <w:szCs w:val="24"/>
        </w:rPr>
      </w:pPr>
    </w:p>
    <w:p w14:paraId="00774420" w14:textId="77777777" w:rsidR="00423598" w:rsidRDefault="00423598" w:rsidP="00423598">
      <w:pPr>
        <w:pStyle w:val="NoSpacing"/>
        <w:rPr>
          <w:rFonts w:cs="Times New Roman"/>
          <w:szCs w:val="24"/>
        </w:rPr>
      </w:pPr>
    </w:p>
    <w:p w14:paraId="7A7D4023" w14:textId="77777777" w:rsidR="00423598" w:rsidRDefault="00423598" w:rsidP="0042359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February 2023</w:t>
      </w:r>
    </w:p>
    <w:p w14:paraId="30D025B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A9820" w14:textId="77777777" w:rsidR="00423598" w:rsidRDefault="00423598" w:rsidP="009139A6">
      <w:r>
        <w:separator/>
      </w:r>
    </w:p>
  </w:endnote>
  <w:endnote w:type="continuationSeparator" w:id="0">
    <w:p w14:paraId="68FF4D12" w14:textId="77777777" w:rsidR="00423598" w:rsidRDefault="0042359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BD3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AFFD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6F9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2FED9" w14:textId="77777777" w:rsidR="00423598" w:rsidRDefault="00423598" w:rsidP="009139A6">
      <w:r>
        <w:separator/>
      </w:r>
    </w:p>
  </w:footnote>
  <w:footnote w:type="continuationSeparator" w:id="0">
    <w:p w14:paraId="7C56A771" w14:textId="77777777" w:rsidR="00423598" w:rsidRDefault="0042359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36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11A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CD87F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598"/>
    <w:rsid w:val="000666E0"/>
    <w:rsid w:val="002510B7"/>
    <w:rsid w:val="0042359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35BDC"/>
  <w15:chartTrackingRefBased/>
  <w15:docId w15:val="{51EDCD7F-DA93-4064-A3B3-FF4481C5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2359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2023-03-31T20:23:00Z</dcterms:created>
  <dcterms:modified xsi:type="dcterms:W3CDTF">2023-03-31T20:24:00Z</dcterms:modified>
</cp:coreProperties>
</file>